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827007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ช่วงการป</w:t>
      </w:r>
      <w:r w:rsidR="0021456E">
        <w:rPr>
          <w:rFonts w:ascii="TH SarabunPSK" w:hAnsi="TH SarabunPSK" w:cs="TH SarabunPSK"/>
          <w:color w:val="000000"/>
          <w:sz w:val="30"/>
          <w:szCs w:val="30"/>
          <w:cs/>
        </w:rPr>
        <w:t xml:space="preserve">รับเกณฑ์การให้คะแนน +/- 5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8D4AF8" w:rsidTr="00F42CDE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E9719A" w:rsidRPr="008D4AF8" w:rsidTr="00F42CDE">
        <w:tc>
          <w:tcPr>
            <w:tcW w:w="3710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E9719A" w:rsidRPr="008D4AF8" w:rsidRDefault="00E9719A" w:rsidP="00E971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8D4AF8" w:rsidTr="00F42CDE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271B8D" w:rsidRPr="008D4AF8" w:rsidRDefault="00271B8D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271B8D" w:rsidRDefault="00271B8D" w:rsidP="00271B8D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8D4AF8" w:rsidRDefault="00271B8D" w:rsidP="00271B8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92.43</w:t>
            </w:r>
          </w:p>
        </w:tc>
        <w:tc>
          <w:tcPr>
            <w:tcW w:w="1275" w:type="dxa"/>
          </w:tcPr>
          <w:p w:rsidR="00271B8D" w:rsidRDefault="00271B8D" w:rsidP="00271B8D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8D4AF8" w:rsidRDefault="00271B8D" w:rsidP="00271B8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87.25</w:t>
            </w: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9C47C8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</w:t>
            </w:r>
          </w:p>
        </w:tc>
      </w:tr>
    </w:tbl>
    <w:p w:rsidR="0021456E" w:rsidRDefault="0021456E" w:rsidP="0021456E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Default="00567F26" w:rsidP="0021456E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pacing w:val="6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กลุ่มงานการเงิน งบประมาณและบัญชี สำนักอำนวยการ กลุ่มติดตามและประเมินผล     </w:t>
      </w:r>
      <w:r w:rsidRPr="0021456E">
        <w:rPr>
          <w:rFonts w:ascii="TH SarabunPSK" w:hAnsi="TH SarabunPSK" w:cs="TH SarabunPSK"/>
          <w:color w:val="000000"/>
          <w:spacing w:val="6"/>
          <w:sz w:val="30"/>
          <w:szCs w:val="30"/>
          <w:cs/>
        </w:rPr>
        <w:t>ด้านนโยบายและงบประมาณอุดมศึกษา สำนักติดตามและประเมินผลอุดม</w:t>
      </w:r>
      <w:bookmarkStart w:id="0" w:name="_GoBack"/>
      <w:bookmarkEnd w:id="0"/>
      <w:r w:rsidRPr="0021456E">
        <w:rPr>
          <w:rFonts w:ascii="TH SarabunPSK" w:hAnsi="TH SarabunPSK" w:cs="TH SarabunPSK"/>
          <w:color w:val="000000"/>
          <w:spacing w:val="6"/>
          <w:sz w:val="30"/>
          <w:szCs w:val="30"/>
          <w:cs/>
        </w:rPr>
        <w:t>ศึกษา</w:t>
      </w:r>
    </w:p>
    <w:p w:rsidR="0021456E" w:rsidRPr="0021456E" w:rsidRDefault="0021456E" w:rsidP="0021456E">
      <w:pPr>
        <w:pStyle w:val="FootnoteText"/>
        <w:jc w:val="thaiDistribute"/>
        <w:rPr>
          <w:rFonts w:ascii="TH SarabunPSK" w:hAnsi="TH SarabunPSK" w:cs="TH SarabunPSK" w:hint="cs"/>
          <w:b/>
          <w:bCs/>
          <w:color w:val="000000"/>
          <w:spacing w:val="6"/>
          <w:sz w:val="30"/>
          <w:szCs w:val="30"/>
          <w:cs/>
        </w:rPr>
      </w:pPr>
    </w:p>
    <w:p w:rsidR="00FE1A4B" w:rsidRPr="008D4AF8" w:rsidRDefault="00FE1A4B" w:rsidP="0021456E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97E" w:rsidRDefault="0085797E">
      <w:r>
        <w:separator/>
      </w:r>
    </w:p>
  </w:endnote>
  <w:endnote w:type="continuationSeparator" w:id="0">
    <w:p w:rsidR="0085797E" w:rsidRDefault="00857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97E" w:rsidRDefault="0085797E">
      <w:r>
        <w:separator/>
      </w:r>
    </w:p>
  </w:footnote>
  <w:footnote w:type="continuationSeparator" w:id="0">
    <w:p w:rsidR="0085797E" w:rsidRDefault="00857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533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971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533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971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1CA"/>
    <w:rsid w:val="0021221B"/>
    <w:rsid w:val="0021456E"/>
    <w:rsid w:val="00241184"/>
    <w:rsid w:val="0026702E"/>
    <w:rsid w:val="00271B8D"/>
    <w:rsid w:val="002741F9"/>
    <w:rsid w:val="0027645C"/>
    <w:rsid w:val="00297958"/>
    <w:rsid w:val="002B1B75"/>
    <w:rsid w:val="002C29E1"/>
    <w:rsid w:val="002C3150"/>
    <w:rsid w:val="002E4335"/>
    <w:rsid w:val="002E5D3C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15E1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53360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27007"/>
    <w:rsid w:val="008353E7"/>
    <w:rsid w:val="00840204"/>
    <w:rsid w:val="00845719"/>
    <w:rsid w:val="00846D3E"/>
    <w:rsid w:val="0085797E"/>
    <w:rsid w:val="008611A5"/>
    <w:rsid w:val="008641F1"/>
    <w:rsid w:val="008768EE"/>
    <w:rsid w:val="00877E54"/>
    <w:rsid w:val="008807EA"/>
    <w:rsid w:val="008B1F3E"/>
    <w:rsid w:val="008B44FD"/>
    <w:rsid w:val="008C3822"/>
    <w:rsid w:val="008D4AF8"/>
    <w:rsid w:val="008D67D6"/>
    <w:rsid w:val="008F26C0"/>
    <w:rsid w:val="008F286F"/>
    <w:rsid w:val="00902976"/>
    <w:rsid w:val="009101D0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C47C8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1FEB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5410E-46F4-4051-BF9A-727525739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7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21</cp:revision>
  <cp:lastPrinted>2015-01-19T07:15:00Z</cp:lastPrinted>
  <dcterms:created xsi:type="dcterms:W3CDTF">2017-01-06T08:28:00Z</dcterms:created>
  <dcterms:modified xsi:type="dcterms:W3CDTF">2018-02-01T08:35:00Z</dcterms:modified>
</cp:coreProperties>
</file>